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Aldridge-Brownhills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Aldridge-Brownhills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Aldridge-Brownhills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Aldridge-Brownhills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Aldridge-Brownhills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Aldridge-Brownhills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Aldridge-Brownhills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Aldridge-Brownhills is estimated to be </w:t>
      </w:r>
      <w:r w:rsidRPr="00773DF7">
        <w:rPr>
          <w:rFonts w:ascii="Libre Franklin Light" w:eastAsia="Times New Roman" w:hAnsi="Libre Franklin Light" w:cs="Calibri Light"/>
          <w:b/>
          <w:bCs/>
          <w:color w:val="C45911" w:themeColor="accent2" w:themeShade="BF"/>
        </w:rPr>
        <w:t xml:space="preserve">£1,415,113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Aldridge-Brownhills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Aldridge-Brownhills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Aldridge-Brownhills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Aldridge-Brownhills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ldridge-Brownhill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Aldridge-Brownhills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ldridge-Brownhill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Aldridge-Brownhills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Aldridge-Brownhills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ldridge-Brownhill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Aldridge-Brownhills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Aldridge-Brownhills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Aldridge-Brownhills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Aldridge-Brownhills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Aldridge-Brownhills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Aldridge-Brownhills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£1,415,113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Aldridge-Brownhills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£476,684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£34,148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£9,604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£17,608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£854,019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£1,415,113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Aldridge-Brownhills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Aldridge-Brownhills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Aldridge-Brownhills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Aldridge-Brownhills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Aldridge-Brownhills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Aldridge-Brownhills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Aldridge-Brownhills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Aldridge-Brownhills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Aldridge-Brownhills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Aldridge-Brownhills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Aldridge-Brownhills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Aldridge-Brownhills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E1A9D42-A219-4B42-8D97-61F564ECABA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